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593" w:rsidRDefault="00C20593" w:rsidP="00C205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GODEGAME, senior</w:t>
      </w:r>
      <w:proofErr w:type="gramStart"/>
      <w:r>
        <w:rPr>
          <w:rFonts w:ascii="Times New Roman" w:hAnsi="Times New Roman" w:cs="Times New Roman"/>
        </w:rPr>
        <w:tab/>
        <w:t xml:space="preserve">  (</w:t>
      </w:r>
      <w:proofErr w:type="gramEnd"/>
      <w:r>
        <w:rPr>
          <w:rFonts w:ascii="Times New Roman" w:hAnsi="Times New Roman" w:cs="Times New Roman"/>
        </w:rPr>
        <w:t>fl.1434)</w:t>
      </w:r>
    </w:p>
    <w:p w:rsidR="00C20593" w:rsidRDefault="00C20593" w:rsidP="00C20593">
      <w:pPr>
        <w:rPr>
          <w:rFonts w:ascii="Times New Roman" w:hAnsi="Times New Roman" w:cs="Times New Roman"/>
        </w:rPr>
      </w:pPr>
    </w:p>
    <w:p w:rsidR="00C20593" w:rsidRDefault="00C20593" w:rsidP="00C20593">
      <w:pPr>
        <w:rPr>
          <w:rFonts w:ascii="Times New Roman" w:hAnsi="Times New Roman" w:cs="Times New Roman"/>
        </w:rPr>
      </w:pPr>
    </w:p>
    <w:p w:rsidR="00C20593" w:rsidRDefault="00C20593" w:rsidP="00C205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Nov.1434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</w:rPr>
        <w:t>St.Neots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:rsidR="00C20593" w:rsidRDefault="00C20593" w:rsidP="00C205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Huntingdonshire, into land of the late Joan Harpenden(q.v.)</w:t>
      </w:r>
    </w:p>
    <w:p w:rsidR="00C20593" w:rsidRDefault="00C20593" w:rsidP="00C205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2237A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24-226)</w:t>
      </w:r>
    </w:p>
    <w:p w:rsidR="00C20593" w:rsidRDefault="00C20593" w:rsidP="00C20593">
      <w:pPr>
        <w:rPr>
          <w:rFonts w:ascii="Times New Roman" w:hAnsi="Times New Roman" w:cs="Times New Roman"/>
        </w:rPr>
      </w:pPr>
    </w:p>
    <w:p w:rsidR="00C20593" w:rsidRDefault="00C20593" w:rsidP="00C20593">
      <w:pPr>
        <w:rPr>
          <w:rFonts w:ascii="Times New Roman" w:hAnsi="Times New Roman" w:cs="Times New Roman"/>
        </w:rPr>
      </w:pPr>
    </w:p>
    <w:p w:rsidR="00C20593" w:rsidRDefault="00C20593" w:rsidP="00C205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May 2016</w:t>
      </w:r>
    </w:p>
    <w:p w:rsidR="006B2F86" w:rsidRPr="00E71FC3" w:rsidRDefault="00C2059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593" w:rsidRDefault="00C20593" w:rsidP="00E71FC3">
      <w:r>
        <w:separator/>
      </w:r>
    </w:p>
  </w:endnote>
  <w:endnote w:type="continuationSeparator" w:id="0">
    <w:p w:rsidR="00C20593" w:rsidRDefault="00C2059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593" w:rsidRDefault="00C20593" w:rsidP="00E71FC3">
      <w:r>
        <w:separator/>
      </w:r>
    </w:p>
  </w:footnote>
  <w:footnote w:type="continuationSeparator" w:id="0">
    <w:p w:rsidR="00C20593" w:rsidRDefault="00C2059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93"/>
    <w:rsid w:val="00AB52E8"/>
    <w:rsid w:val="00B16D3F"/>
    <w:rsid w:val="00C2059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C533AE-302E-4ECE-805F-76907EBD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20593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205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2016-06-09T20:31:00Z</dcterms:created>
  <dcterms:modified xsi:type="dcterms:W3CDTF">2016-06-09T20:32:00Z</dcterms:modified>
</cp:coreProperties>
</file>